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1C8F5" w14:textId="1C218359" w:rsidR="00BA00AB" w:rsidRDefault="005B3D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DALSTON</w:t>
      </w:r>
      <w:r>
        <w:rPr>
          <w:rFonts w:ascii="Times New Roman" w:hAnsi="Times New Roman" w:cs="Times New Roman"/>
          <w:sz w:val="24"/>
          <w:szCs w:val="24"/>
        </w:rPr>
        <w:t xml:space="preserve">      (d.1416)</w:t>
      </w:r>
    </w:p>
    <w:p w14:paraId="4CB8A454" w14:textId="628510CA" w:rsidR="005B3DE2" w:rsidRDefault="005B3D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E21344" w14:textId="6D09D12C" w:rsidR="005B3DE2" w:rsidRDefault="005B3D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A6B0A" w14:textId="77DC0B96" w:rsidR="005B3DE2" w:rsidRDefault="005B3D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Mar.1416</w:t>
      </w:r>
      <w:r>
        <w:rPr>
          <w:rFonts w:ascii="Times New Roman" w:hAnsi="Times New Roman" w:cs="Times New Roman"/>
          <w:sz w:val="24"/>
          <w:szCs w:val="24"/>
        </w:rPr>
        <w:tab/>
        <w:t>He had died before this date.   (C.F.R. 1413-22 p.142)</w:t>
      </w:r>
    </w:p>
    <w:p w14:paraId="4FB5793F" w14:textId="7FF9342F" w:rsidR="005B3DE2" w:rsidRDefault="005B3D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3E829" w14:textId="2BFE34C1" w:rsidR="005B3DE2" w:rsidRDefault="005B3D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3A8B02" w14:textId="7A6A9B85" w:rsidR="005B3DE2" w:rsidRPr="005B3DE2" w:rsidRDefault="005B3D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sectPr w:rsidR="005B3DE2" w:rsidRPr="005B3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3BEB5" w14:textId="77777777" w:rsidR="005B3DE2" w:rsidRDefault="005B3DE2" w:rsidP="009139A6">
      <w:r>
        <w:separator/>
      </w:r>
    </w:p>
  </w:endnote>
  <w:endnote w:type="continuationSeparator" w:id="0">
    <w:p w14:paraId="3EFAF051" w14:textId="77777777" w:rsidR="005B3DE2" w:rsidRDefault="005B3D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8D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B3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11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728BC" w14:textId="77777777" w:rsidR="005B3DE2" w:rsidRDefault="005B3DE2" w:rsidP="009139A6">
      <w:r>
        <w:separator/>
      </w:r>
    </w:p>
  </w:footnote>
  <w:footnote w:type="continuationSeparator" w:id="0">
    <w:p w14:paraId="013CB7FB" w14:textId="77777777" w:rsidR="005B3DE2" w:rsidRDefault="005B3D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11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06D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AA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DE2"/>
    <w:rsid w:val="000666E0"/>
    <w:rsid w:val="002510B7"/>
    <w:rsid w:val="005B3DE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674CD"/>
  <w15:chartTrackingRefBased/>
  <w15:docId w15:val="{25C3E1C8-DACE-4605-904C-5CDA00BD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2021-09-28T20:35:00Z</dcterms:created>
  <dcterms:modified xsi:type="dcterms:W3CDTF">2021-09-28T20:37:00Z</dcterms:modified>
</cp:coreProperties>
</file>